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D298F" w14:textId="243B2EC5" w:rsidR="009F32EF" w:rsidRDefault="004453CC">
      <w:pPr>
        <w:pStyle w:val="LSHeader"/>
      </w:pPr>
      <w:r>
        <w:t>3GPP TSG RAN WG3 Meeting #126</w:t>
      </w:r>
      <w:r>
        <w:tab/>
        <w:t>R3-247</w:t>
      </w:r>
      <w:r w:rsidR="00C7095C">
        <w:t>914</w:t>
      </w:r>
    </w:p>
    <w:p w14:paraId="760D2990" w14:textId="77777777" w:rsidR="009F32EF" w:rsidRDefault="004453CC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>
        <w:rPr>
          <w:rFonts w:ascii="Arial" w:eastAsia="Malgun Gothic" w:hAnsi="Arial"/>
          <w:b/>
          <w:sz w:val="24"/>
          <w:lang w:val="en-US" w:eastAsia="zh-CN"/>
        </w:rPr>
        <w:t>Orlando, U.S.A., 18 - 22 November, 2024</w:t>
      </w:r>
    </w:p>
    <w:p w14:paraId="760D2991" w14:textId="77777777" w:rsidR="009F32EF" w:rsidRDefault="009F32EF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32EF" w14:paraId="760D29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D2992" w14:textId="77777777" w:rsidR="009F32EF" w:rsidRDefault="004453C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9F32EF" w14:paraId="760D29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D2994" w14:textId="77777777" w:rsidR="009F32EF" w:rsidRDefault="004453C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32EF" w14:paraId="760D29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D2996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0D2998" w14:textId="77777777" w:rsidR="009F32EF" w:rsidRDefault="009F32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0D2999" w14:textId="77777777" w:rsidR="009F32EF" w:rsidRDefault="004453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>
              <w:rPr>
                <w:rFonts w:eastAsia="宋体"/>
                <w:b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60D299A" w14:textId="77777777" w:rsidR="009F32EF" w:rsidRDefault="004453C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0D299B" w14:textId="77777777" w:rsidR="009F32EF" w:rsidRDefault="004453CC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14:paraId="760D299C" w14:textId="77777777" w:rsidR="009F32EF" w:rsidRDefault="004453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0D299D" w14:textId="5B72102E" w:rsidR="009F32EF" w:rsidRDefault="00C7095C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60D299E" w14:textId="77777777" w:rsidR="009F32EF" w:rsidRDefault="004453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0D299F" w14:textId="77777777" w:rsidR="009F32EF" w:rsidRPr="00DC7720" w:rsidRDefault="004453C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 w:rsidRPr="00DC7720">
              <w:rPr>
                <w:b/>
                <w:bCs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0D29A0" w14:textId="77777777" w:rsidR="009F32EF" w:rsidRDefault="009F32EF">
            <w:pPr>
              <w:pStyle w:val="CRCoverPage"/>
              <w:spacing w:after="0"/>
            </w:pPr>
          </w:p>
        </w:tc>
      </w:tr>
      <w:tr w:rsidR="009F32EF" w14:paraId="760D29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D29A2" w14:textId="77777777" w:rsidR="009F32EF" w:rsidRDefault="009F32EF">
            <w:pPr>
              <w:pStyle w:val="CRCoverPage"/>
              <w:spacing w:after="0"/>
            </w:pPr>
          </w:p>
        </w:tc>
      </w:tr>
      <w:tr w:rsidR="009F32EF" w14:paraId="760D29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0D29A4" w14:textId="77777777" w:rsidR="009F32EF" w:rsidRDefault="004453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32EF" w14:paraId="760D29A7" w14:textId="77777777">
        <w:tc>
          <w:tcPr>
            <w:tcW w:w="9641" w:type="dxa"/>
            <w:gridSpan w:val="9"/>
          </w:tcPr>
          <w:p w14:paraId="760D29A6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0D29A8" w14:textId="77777777" w:rsidR="009F32EF" w:rsidRDefault="009F32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32EF" w14:paraId="760D29B2" w14:textId="77777777">
        <w:tc>
          <w:tcPr>
            <w:tcW w:w="2835" w:type="dxa"/>
          </w:tcPr>
          <w:p w14:paraId="760D29A9" w14:textId="77777777" w:rsidR="009F32EF" w:rsidRDefault="00445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0D29AA" w14:textId="77777777" w:rsidR="009F32EF" w:rsidRDefault="004453C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0D29AB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D29AC" w14:textId="77777777" w:rsidR="009F32EF" w:rsidRDefault="004453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D29AD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60D29AE" w14:textId="77777777" w:rsidR="009F32EF" w:rsidRDefault="004453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D29AF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0D29B0" w14:textId="77777777" w:rsidR="009F32EF" w:rsidRDefault="004453C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D29B1" w14:textId="77777777" w:rsidR="009F32EF" w:rsidRDefault="009F32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0D29B3" w14:textId="77777777" w:rsidR="009F32EF" w:rsidRDefault="009F32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32EF" w14:paraId="760D29B5" w14:textId="77777777">
        <w:tc>
          <w:tcPr>
            <w:tcW w:w="9640" w:type="dxa"/>
            <w:gridSpan w:val="11"/>
          </w:tcPr>
          <w:p w14:paraId="760D29B4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B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0D29B6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D29B7" w14:textId="77777777" w:rsidR="009F32EF" w:rsidRDefault="004453CC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(BL CR to 38.420) Support for Inter-CU LTM</w:t>
            </w:r>
          </w:p>
        </w:tc>
      </w:tr>
      <w:tr w:rsidR="009F32EF" w14:paraId="760D29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B9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0D29BA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BC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D29BD" w14:textId="6406C471" w:rsidR="009F32EF" w:rsidRPr="00DC7720" w:rsidRDefault="004453CC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lang w:val="it-IT"/>
              </w:rPr>
              <w:t>ZTE Corporation, China Telecom</w:t>
            </w:r>
            <w:r>
              <w:rPr>
                <w:rFonts w:eastAsia="Malgun Gothic" w:hint="eastAsia"/>
                <w:lang w:val="it-IT" w:eastAsia="ko-KR"/>
              </w:rPr>
              <w:t>, Samsung</w:t>
            </w:r>
            <w:r>
              <w:rPr>
                <w:rFonts w:eastAsia="MS Mincho" w:hint="eastAsia"/>
                <w:lang w:val="it-IT" w:eastAsia="ja-JP"/>
              </w:rPr>
              <w:t>, Nokia</w:t>
            </w:r>
            <w:r>
              <w:rPr>
                <w:rFonts w:eastAsia="宋体" w:hint="eastAsia"/>
                <w:lang w:val="en-US" w:eastAsia="zh-CN"/>
              </w:rPr>
              <w:t>,</w:t>
            </w:r>
            <w:r w:rsidR="00E645D6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CATT</w:t>
            </w:r>
            <w:r>
              <w:rPr>
                <w:rFonts w:eastAsia="MS Mincho" w:hint="eastAsia"/>
                <w:lang w:val="en-US" w:eastAsia="ja-JP"/>
              </w:rPr>
              <w:t>,</w:t>
            </w:r>
            <w:r>
              <w:rPr>
                <w:rFonts w:eastAsia="MS Mincho"/>
                <w:lang w:val="en-US" w:eastAsia="ja-JP"/>
              </w:rPr>
              <w:t xml:space="preserve"> NEC</w:t>
            </w:r>
            <w:r w:rsidR="00E645D6">
              <w:rPr>
                <w:rFonts w:eastAsia="MS Mincho"/>
                <w:lang w:val="en-US" w:eastAsia="ja-JP"/>
              </w:rPr>
              <w:t>, LG Electronics</w:t>
            </w:r>
            <w:r w:rsidR="003622B8">
              <w:rPr>
                <w:rFonts w:eastAsia="MS Mincho"/>
                <w:lang w:val="en-US" w:eastAsia="ja-JP"/>
              </w:rPr>
              <w:t>, Ericsson</w:t>
            </w:r>
            <w:r w:rsidR="009B2309">
              <w:rPr>
                <w:rFonts w:eastAsia="MS Mincho"/>
                <w:lang w:val="en-US" w:eastAsia="ja-JP"/>
              </w:rPr>
              <w:t>,</w:t>
            </w:r>
            <w:r w:rsidR="00434F61">
              <w:rPr>
                <w:rFonts w:eastAsia="MS Mincho"/>
                <w:lang w:val="en-US" w:eastAsia="ja-JP"/>
              </w:rPr>
              <w:t xml:space="preserve"> </w:t>
            </w:r>
            <w:r w:rsidR="009B2309">
              <w:rPr>
                <w:rFonts w:eastAsia="MS Mincho"/>
                <w:lang w:val="en-US" w:eastAsia="ja-JP"/>
              </w:rPr>
              <w:t>Huawei</w:t>
            </w:r>
            <w:r w:rsidR="00535DE0">
              <w:rPr>
                <w:rFonts w:eastAsia="MS Mincho"/>
                <w:lang w:val="en-US" w:eastAsia="ja-JP"/>
              </w:rPr>
              <w:t>, Lenovo</w:t>
            </w:r>
          </w:p>
        </w:tc>
      </w:tr>
      <w:tr w:rsidR="009F32EF" w14:paraId="760D29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BF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D29C0" w14:textId="77777777" w:rsidR="009F32EF" w:rsidRDefault="004453CC">
            <w:pPr>
              <w:pStyle w:val="CRCoverPage"/>
              <w:spacing w:after="0"/>
            </w:pPr>
            <w:r>
              <w:t>R3</w:t>
            </w:r>
          </w:p>
        </w:tc>
      </w:tr>
      <w:tr w:rsidR="009F32EF" w14:paraId="760D29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C2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0D29C3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C5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0D29C6" w14:textId="77777777" w:rsidR="009F32EF" w:rsidRDefault="001B03CE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="004453CC">
                <w:t>NR_Mob_Ph4</w:t>
              </w:r>
              <w:r w:rsidR="004453CC">
                <w:rPr>
                  <w:rFonts w:hint="eastAsia"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0D29C7" w14:textId="77777777" w:rsidR="009F32EF" w:rsidRDefault="009F32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D29C8" w14:textId="77777777" w:rsidR="009F32EF" w:rsidRDefault="004453C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D29C9" w14:textId="77777777" w:rsidR="009F32EF" w:rsidRDefault="004453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2024-11-</w:t>
            </w:r>
            <w:r>
              <w:rPr>
                <w:lang w:eastAsia="zh-CN"/>
              </w:rPr>
              <w:t>21</w:t>
            </w:r>
          </w:p>
        </w:tc>
      </w:tr>
      <w:tr w:rsidR="009F32EF" w14:paraId="760D29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D29CB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0D29CC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0D29CD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0D29CE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D29CF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0D29D1" w14:textId="77777777" w:rsidR="009F32EF" w:rsidRDefault="00445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D29D2" w14:textId="77777777" w:rsidR="009F32EF" w:rsidRDefault="004453CC">
            <w:pPr>
              <w:pStyle w:val="CRCoverPage"/>
              <w:spacing w:after="0"/>
              <w:ind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0D29D3" w14:textId="77777777" w:rsidR="009F32EF" w:rsidRDefault="009F32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D29D4" w14:textId="77777777" w:rsidR="009F32EF" w:rsidRDefault="004453C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D29D5" w14:textId="77777777" w:rsidR="009F32EF" w:rsidRDefault="004453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9F32EF" w14:paraId="760D29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0D29D7" w14:textId="77777777" w:rsidR="009F32EF" w:rsidRDefault="009F32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0D29D8" w14:textId="77777777" w:rsidR="009F32EF" w:rsidRDefault="004453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0D29D9" w14:textId="77777777" w:rsidR="009F32EF" w:rsidRDefault="004453C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D29DA" w14:textId="77777777" w:rsidR="009F32EF" w:rsidRDefault="00445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32EF" w14:paraId="760D29DE" w14:textId="77777777">
        <w:tc>
          <w:tcPr>
            <w:tcW w:w="1843" w:type="dxa"/>
          </w:tcPr>
          <w:p w14:paraId="760D29DC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0D29DD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D29DF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D29E0" w14:textId="77777777" w:rsidR="009F32EF" w:rsidRDefault="004453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 w:rsidR="009F32EF" w14:paraId="760D29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E2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29E3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E5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29E6" w14:textId="77777777" w:rsidR="009F32EF" w:rsidRDefault="004453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 w:rsidR="009F32EF" w14:paraId="760D29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E8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29E9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E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D29EB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9EC" w14:textId="77777777" w:rsidR="009F32EF" w:rsidRDefault="004453C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ja-JP"/>
              </w:rPr>
              <w:t>Inter-CU LTM</w:t>
            </w:r>
            <w:r>
              <w:rPr>
                <w:lang w:eastAsia="zh-CN"/>
              </w:rPr>
              <w:t xml:space="preserve"> cannot be supported.</w:t>
            </w:r>
          </w:p>
        </w:tc>
      </w:tr>
      <w:tr w:rsidR="009F32EF" w14:paraId="760D29F0" w14:textId="77777777">
        <w:tc>
          <w:tcPr>
            <w:tcW w:w="2694" w:type="dxa"/>
            <w:gridSpan w:val="2"/>
          </w:tcPr>
          <w:p w14:paraId="760D29EE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D29EF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D29F1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D29F2" w14:textId="77777777" w:rsidR="009F32EF" w:rsidRDefault="009F32E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F32EF" w14:paraId="760D29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F4" w14:textId="77777777" w:rsidR="009F32EF" w:rsidRDefault="009F32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29F5" w14:textId="77777777" w:rsidR="009F32EF" w:rsidRDefault="009F32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32EF" w14:paraId="760D29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F7" w14:textId="77777777" w:rsidR="009F32EF" w:rsidRDefault="009F3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D29F8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D29F9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0D29FA" w14:textId="77777777" w:rsidR="009F32EF" w:rsidRDefault="009F32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0D29FB" w14:textId="77777777" w:rsidR="009F32EF" w:rsidRDefault="009F32EF">
            <w:pPr>
              <w:pStyle w:val="CRCoverPage"/>
              <w:spacing w:after="0"/>
              <w:ind w:left="99"/>
            </w:pPr>
          </w:p>
        </w:tc>
      </w:tr>
      <w:tr w:rsidR="009F32EF" w14:paraId="760D2A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9FD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29FE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9FF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0D2A00" w14:textId="77777777" w:rsidR="009F32EF" w:rsidRDefault="004453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D2A01" w14:textId="77777777" w:rsidR="009F32EF" w:rsidRDefault="004453C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F32EF" w14:paraId="760D2A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A03" w14:textId="77777777" w:rsidR="009F32EF" w:rsidRDefault="004453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2A04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A05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0D2A06" w14:textId="77777777" w:rsidR="009F32EF" w:rsidRDefault="004453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D2A07" w14:textId="77777777" w:rsidR="009F32EF" w:rsidRDefault="004453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32EF" w14:paraId="760D2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A09" w14:textId="77777777" w:rsidR="009F32EF" w:rsidRDefault="004453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2A0A" w14:textId="77777777" w:rsidR="009F32EF" w:rsidRDefault="009F32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A0B" w14:textId="77777777" w:rsidR="009F32EF" w:rsidRDefault="004453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0D2A0C" w14:textId="77777777" w:rsidR="009F32EF" w:rsidRDefault="004453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D2A0D" w14:textId="77777777" w:rsidR="009F32EF" w:rsidRDefault="004453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32EF" w14:paraId="760D2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2A0F" w14:textId="77777777" w:rsidR="009F32EF" w:rsidRDefault="009F32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D2A10" w14:textId="77777777" w:rsidR="009F32EF" w:rsidRDefault="009F32EF">
            <w:pPr>
              <w:pStyle w:val="CRCoverPage"/>
              <w:spacing w:after="0"/>
            </w:pPr>
          </w:p>
        </w:tc>
      </w:tr>
      <w:tr w:rsidR="009F32EF" w14:paraId="760D2A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D2A12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2A13" w14:textId="77777777" w:rsidR="009F32EF" w:rsidRDefault="009F32EF">
            <w:pPr>
              <w:pStyle w:val="CRCoverPage"/>
              <w:spacing w:after="0"/>
              <w:ind w:left="100"/>
            </w:pPr>
          </w:p>
        </w:tc>
      </w:tr>
      <w:tr w:rsidR="009F32EF" w14:paraId="760D2A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2A15" w14:textId="77777777" w:rsidR="009F32EF" w:rsidRDefault="009F3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0D2A16" w14:textId="77777777" w:rsidR="009F32EF" w:rsidRDefault="009F32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32EF" w14:paraId="760D2A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D2A18" w14:textId="77777777" w:rsidR="009F32EF" w:rsidRDefault="00445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8FBF" w14:textId="321E2621" w:rsidR="004E2AA3" w:rsidRDefault="004E2A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4E2AA3">
              <w:rPr>
                <w:lang w:eastAsia="zh-CN"/>
              </w:rPr>
              <w:t>Introduce stage 2 description regarding Inter-CU LTM</w:t>
            </w:r>
          </w:p>
          <w:p w14:paraId="69084FDA" w14:textId="26BF1595" w:rsidR="009F32EF" w:rsidRDefault="00360F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4E2AA3">
              <w:rPr>
                <w:lang w:eastAsia="zh-CN"/>
              </w:rPr>
              <w:t>ev1</w:t>
            </w:r>
            <w:r>
              <w:rPr>
                <w:lang w:eastAsia="zh-CN"/>
              </w:rPr>
              <w:t>: Fix content and description</w:t>
            </w:r>
            <w:r w:rsidR="004E2AA3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 add </w:t>
            </w:r>
            <w:r w:rsidR="00804C37">
              <w:rPr>
                <w:lang w:eastAsia="zh-CN"/>
              </w:rPr>
              <w:t>consigned</w:t>
            </w:r>
            <w:r>
              <w:rPr>
                <w:lang w:eastAsia="zh-CN"/>
              </w:rPr>
              <w:t xml:space="preserve"> companies</w:t>
            </w:r>
          </w:p>
          <w:p w14:paraId="760D2A19" w14:textId="16798698" w:rsidR="00360FC7" w:rsidRDefault="004E2AA3" w:rsidP="00360F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</w:t>
            </w:r>
            <w:r w:rsidR="00360FC7">
              <w:rPr>
                <w:lang w:eastAsia="zh-CN"/>
              </w:rPr>
              <w:t>: Add the LTM a</w:t>
            </w:r>
            <w:r w:rsidR="00360FC7" w:rsidRPr="00360FC7">
              <w:rPr>
                <w:lang w:eastAsia="zh-CN"/>
              </w:rPr>
              <w:t>bbreviation</w:t>
            </w:r>
            <w:r w:rsidR="00535DE0">
              <w:rPr>
                <w:lang w:eastAsia="zh-CN"/>
              </w:rPr>
              <w:t>, and consigned company</w:t>
            </w:r>
            <w:bookmarkStart w:id="1" w:name="_GoBack"/>
            <w:bookmarkEnd w:id="1"/>
          </w:p>
        </w:tc>
      </w:tr>
    </w:tbl>
    <w:p w14:paraId="760D2A1B" w14:textId="77777777" w:rsidR="009F32EF" w:rsidRDefault="009F32EF">
      <w:pPr>
        <w:pStyle w:val="CRCoverPage"/>
        <w:spacing w:after="0"/>
        <w:rPr>
          <w:sz w:val="8"/>
          <w:szCs w:val="8"/>
        </w:rPr>
      </w:pPr>
    </w:p>
    <w:p w14:paraId="760D2A1C" w14:textId="77777777" w:rsidR="009F32EF" w:rsidRDefault="009F32EF">
      <w:pPr>
        <w:sectPr w:rsidR="009F32E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0D2A1D" w14:textId="77777777" w:rsidR="009F32EF" w:rsidRDefault="004453CC">
      <w:pPr>
        <w:rPr>
          <w:color w:val="FF0000"/>
          <w:lang w:eastAsia="zh-CN"/>
        </w:rPr>
      </w:pPr>
      <w:bookmarkStart w:id="2" w:name="_Toc162617043"/>
      <w:r>
        <w:rPr>
          <w:rFonts w:hint="eastAsia"/>
          <w:color w:val="FF0000"/>
          <w:lang w:eastAsia="zh-CN"/>
        </w:rPr>
        <w:lastRenderedPageBreak/>
        <w:t>=</w:t>
      </w:r>
      <w:r>
        <w:rPr>
          <w:color w:val="FF0000"/>
          <w:lang w:eastAsia="zh-CN"/>
        </w:rPr>
        <w:t>==============================Start of the change====================================</w:t>
      </w:r>
    </w:p>
    <w:p w14:paraId="6C882D0B" w14:textId="77777777" w:rsidR="00C7095C" w:rsidRPr="003D1CD3" w:rsidRDefault="00C7095C" w:rsidP="00C7095C">
      <w:pPr>
        <w:pStyle w:val="2"/>
      </w:pPr>
      <w:bookmarkStart w:id="3" w:name="_Toc162454142"/>
      <w:bookmarkStart w:id="4" w:name="_Toc98403863"/>
      <w:bookmarkStart w:id="5" w:name="_Toc534717869"/>
      <w:bookmarkStart w:id="6" w:name="_Toc45832903"/>
      <w:bookmarkStart w:id="7" w:name="_Toc534717861"/>
      <w:bookmarkStart w:id="8" w:name="_Toc45832895"/>
      <w:bookmarkStart w:id="9" w:name="_Toc98403855"/>
      <w:bookmarkStart w:id="10" w:name="_Toc162454134"/>
      <w:r w:rsidRPr="003D1CD3">
        <w:t>3.2</w:t>
      </w:r>
      <w:r w:rsidRPr="003D1CD3">
        <w:tab/>
        <w:t>Abbreviations</w:t>
      </w:r>
      <w:bookmarkEnd w:id="7"/>
      <w:bookmarkEnd w:id="8"/>
      <w:bookmarkEnd w:id="9"/>
      <w:bookmarkEnd w:id="10"/>
    </w:p>
    <w:p w14:paraId="3F34F6A8" w14:textId="77777777" w:rsidR="00C7095C" w:rsidRPr="003D1CD3" w:rsidRDefault="00C7095C" w:rsidP="00C7095C">
      <w:pPr>
        <w:keepNext/>
      </w:pPr>
      <w:r w:rsidRPr="003D1CD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DE76804" w14:textId="77777777" w:rsidR="00C7095C" w:rsidRPr="0067609C" w:rsidRDefault="00C7095C" w:rsidP="00C7095C">
      <w:pPr>
        <w:pStyle w:val="EW"/>
        <w:rPr>
          <w:rFonts w:eastAsia="Malgun Gothic"/>
          <w:lang w:eastAsia="en-GB"/>
        </w:rPr>
      </w:pPr>
      <w:r w:rsidRPr="0067609C">
        <w:rPr>
          <w:rFonts w:eastAsia="Malgun Gothic"/>
          <w:lang w:eastAsia="en-GB"/>
        </w:rPr>
        <w:t>IAB</w:t>
      </w:r>
      <w:r w:rsidRPr="0067609C">
        <w:rPr>
          <w:rFonts w:eastAsia="Malgun Gothic"/>
          <w:lang w:eastAsia="en-GB"/>
        </w:rPr>
        <w:tab/>
        <w:t>Integrated Access and Backhaul</w:t>
      </w:r>
    </w:p>
    <w:p w14:paraId="61AA476E" w14:textId="77777777" w:rsidR="00072A55" w:rsidRDefault="00072A55" w:rsidP="00C7095C">
      <w:pPr>
        <w:pStyle w:val="EW"/>
        <w:rPr>
          <w:ins w:id="11" w:author="ZTE" w:date="2024-11-22T10:22:00Z"/>
        </w:rPr>
      </w:pPr>
      <w:ins w:id="12" w:author="ZTE" w:date="2024-11-22T10:22:00Z">
        <w:r w:rsidRPr="00FF5EBC">
          <w:t>LTM</w:t>
        </w:r>
        <w:r w:rsidRPr="00FF5EBC">
          <w:tab/>
        </w:r>
        <w:r w:rsidRPr="00FF5EBC">
          <w:tab/>
          <w:t>L1/L2 Triggered Mobility</w:t>
        </w:r>
        <w:r w:rsidRPr="002F6B2A">
          <w:t xml:space="preserve"> </w:t>
        </w:r>
      </w:ins>
    </w:p>
    <w:p w14:paraId="618E4B40" w14:textId="5C832824" w:rsidR="00C7095C" w:rsidRDefault="00C7095C" w:rsidP="00C7095C">
      <w:pPr>
        <w:pStyle w:val="EW"/>
      </w:pPr>
      <w:r w:rsidRPr="002F6B2A">
        <w:t>MBS</w:t>
      </w:r>
      <w:r w:rsidRPr="002F6B2A">
        <w:tab/>
        <w:t>Multicast Broadcast Service</w:t>
      </w:r>
    </w:p>
    <w:p w14:paraId="2AE9C260" w14:textId="77777777" w:rsidR="00C7095C" w:rsidRDefault="00C7095C" w:rsidP="00C7095C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64D29478" w14:textId="77777777" w:rsidR="00C7095C" w:rsidRDefault="00C7095C" w:rsidP="00C7095C">
      <w:pPr>
        <w:pStyle w:val="EW"/>
        <w:rPr>
          <w:rFonts w:eastAsia="Malgun Gothic"/>
        </w:rPr>
      </w:pPr>
      <w:proofErr w:type="spellStart"/>
      <w:r>
        <w:t>QoE</w:t>
      </w:r>
      <w:proofErr w:type="spellEnd"/>
      <w:r>
        <w:tab/>
        <w:t>Quality of Experience</w:t>
      </w:r>
    </w:p>
    <w:p w14:paraId="7D96B740" w14:textId="77777777" w:rsidR="00C7095C" w:rsidRDefault="00C7095C" w:rsidP="00C7095C">
      <w:pPr>
        <w:pStyle w:val="EW"/>
        <w:rPr>
          <w:rFonts w:eastAsia="Malgun Gothic"/>
        </w:rPr>
      </w:pPr>
      <w:r w:rsidRPr="00AF4BE4">
        <w:rPr>
          <w:rFonts w:eastAsia="Malgun Gothic"/>
        </w:rPr>
        <w:t>SCTP</w:t>
      </w:r>
      <w:r w:rsidRPr="00AF4BE4">
        <w:rPr>
          <w:rFonts w:eastAsia="Malgun Gothic"/>
        </w:rPr>
        <w:tab/>
        <w:t>Stream Control Transmission Protocol</w:t>
      </w:r>
    </w:p>
    <w:p w14:paraId="1A011587" w14:textId="77777777" w:rsidR="00C7095C" w:rsidRPr="003D1CD3" w:rsidRDefault="00C7095C" w:rsidP="00C7095C">
      <w:pPr>
        <w:pStyle w:val="EW"/>
        <w:rPr>
          <w:rFonts w:eastAsia="Malgun Gothic"/>
        </w:rPr>
      </w:pPr>
      <w:r w:rsidRPr="003D1CD3">
        <w:rPr>
          <w:rFonts w:eastAsia="Malgun Gothic"/>
        </w:rPr>
        <w:t>Xn-C</w:t>
      </w:r>
      <w:r w:rsidRPr="003D1CD3">
        <w:rPr>
          <w:rFonts w:eastAsia="Malgun Gothic"/>
        </w:rPr>
        <w:tab/>
        <w:t>Xn Control plane</w:t>
      </w:r>
    </w:p>
    <w:p w14:paraId="776B6E55" w14:textId="07997042" w:rsidR="00C7095C" w:rsidRDefault="00C7095C" w:rsidP="00DA03A2">
      <w:pPr>
        <w:pStyle w:val="EW"/>
        <w:rPr>
          <w:rFonts w:eastAsia="Malgun Gothic"/>
        </w:rPr>
      </w:pPr>
      <w:r w:rsidRPr="003D1CD3">
        <w:t>Xn-U</w:t>
      </w:r>
      <w:r w:rsidRPr="003D1CD3">
        <w:tab/>
        <w:t>Xn User plane</w:t>
      </w:r>
    </w:p>
    <w:p w14:paraId="3A30A215" w14:textId="77777777" w:rsidR="00DA03A2" w:rsidRDefault="00DA03A2" w:rsidP="00DA03A2">
      <w:pPr>
        <w:rPr>
          <w:i/>
          <w:color w:val="4F81BD" w:themeColor="accent1"/>
          <w:lang w:eastAsia="zh-CN"/>
        </w:rPr>
      </w:pPr>
    </w:p>
    <w:p w14:paraId="73F6BA63" w14:textId="77777777" w:rsidR="00305903" w:rsidRDefault="00305903" w:rsidP="00305903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 w14:paraId="760D2A1E" w14:textId="77777777" w:rsidR="009F32EF" w:rsidRDefault="004453CC">
      <w:pPr>
        <w:pStyle w:val="2"/>
        <w:rPr>
          <w:rFonts w:eastAsia="Malgun Gothic"/>
        </w:rPr>
      </w:pPr>
      <w:r>
        <w:rPr>
          <w:rFonts w:eastAsia="Malgun Gothic"/>
        </w:rPr>
        <w:t>5.2</w:t>
      </w:r>
      <w:r>
        <w:rPr>
          <w:rFonts w:eastAsia="Malgun Gothic"/>
        </w:rPr>
        <w:tab/>
        <w:t>Functions of Xn-C</w:t>
      </w:r>
      <w:bookmarkEnd w:id="3"/>
      <w:bookmarkEnd w:id="4"/>
      <w:bookmarkEnd w:id="5"/>
      <w:bookmarkEnd w:id="6"/>
    </w:p>
    <w:p w14:paraId="760D2A1F" w14:textId="77777777" w:rsidR="009F32EF" w:rsidRDefault="004453CC">
      <w:pPr>
        <w:pStyle w:val="3"/>
        <w:rPr>
          <w:rFonts w:eastAsia="Malgun Gothic"/>
        </w:rPr>
      </w:pPr>
      <w:bookmarkStart w:id="13" w:name="_CR5_2_1"/>
      <w:bookmarkStart w:id="14" w:name="_Toc534717870"/>
      <w:bookmarkStart w:id="15" w:name="_Toc45832904"/>
      <w:bookmarkStart w:id="16" w:name="_Toc98403864"/>
      <w:bookmarkStart w:id="17" w:name="_Toc162454143"/>
      <w:bookmarkEnd w:id="13"/>
      <w:r>
        <w:rPr>
          <w:rFonts w:eastAsia="Malgun Gothic"/>
        </w:rPr>
        <w:t>5.2.1</w:t>
      </w:r>
      <w:r>
        <w:rPr>
          <w:rFonts w:eastAsia="Malgun Gothic"/>
        </w:rPr>
        <w:tab/>
        <w:t>Xn-C interface management and error handling functions</w:t>
      </w:r>
      <w:bookmarkEnd w:id="14"/>
      <w:bookmarkEnd w:id="15"/>
      <w:bookmarkEnd w:id="16"/>
      <w:bookmarkEnd w:id="17"/>
    </w:p>
    <w:p w14:paraId="760D2A20" w14:textId="77777777" w:rsidR="009F32EF" w:rsidRDefault="004453CC"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t>///////////////////////////////////////////////////////////Skip unrelated part//////////////////////////////////////////////////////////////////////</w:t>
      </w:r>
    </w:p>
    <w:p w14:paraId="760D2A21" w14:textId="77777777" w:rsidR="009F32EF" w:rsidRDefault="004453CC">
      <w:pPr>
        <w:pStyle w:val="3"/>
        <w:rPr>
          <w:lang w:eastAsia="zh-CN"/>
        </w:rPr>
      </w:pPr>
      <w:bookmarkStart w:id="18" w:name="_Toc162454174"/>
      <w:r>
        <w:t>5.2.14</w:t>
      </w:r>
      <w:r>
        <w:rPr>
          <w:rFonts w:hint="eastAsia"/>
        </w:rPr>
        <w:tab/>
        <w:t xml:space="preserve">AI/ML </w:t>
      </w:r>
      <w:r>
        <w:rPr>
          <w:rFonts w:hint="eastAsia"/>
          <w:lang w:eastAsia="zh-CN"/>
        </w:rPr>
        <w:t>support</w:t>
      </w:r>
      <w:r>
        <w:t xml:space="preserve"> function</w:t>
      </w:r>
      <w:bookmarkEnd w:id="18"/>
    </w:p>
    <w:p w14:paraId="760D2A22" w14:textId="77777777" w:rsidR="009F32EF" w:rsidRDefault="004453CC">
      <w:pPr>
        <w:rPr>
          <w:lang w:eastAsia="zh-CN"/>
        </w:rPr>
      </w:pPr>
      <w:r>
        <w:rPr>
          <w:rFonts w:hint="eastAsia"/>
          <w:lang w:eastAsia="zh-CN"/>
        </w:rPr>
        <w:t>This function is used to support AI/ML for NG-RAN, including initiation of data collection and reporting of collected data.</w:t>
      </w:r>
    </w:p>
    <w:p w14:paraId="02DF9C68" w14:textId="77777777" w:rsidR="00DC7720" w:rsidRDefault="00DC7720" w:rsidP="00DC7720">
      <w:pPr>
        <w:pStyle w:val="3"/>
        <w:rPr>
          <w:ins w:id="19" w:author="ZTE" w:date="2024-11-22T08:29:00Z"/>
          <w:lang w:eastAsia="zh-CN"/>
        </w:rPr>
      </w:pPr>
      <w:ins w:id="20" w:author="ZTE" w:date="2024-11-22T08:29:00Z">
        <w:r>
          <w:t>5.2</w:t>
        </w:r>
        <w:proofErr w:type="gramStart"/>
        <w:r>
          <w:t>.xx</w:t>
        </w:r>
        <w:proofErr w:type="gramEnd"/>
        <w:r>
          <w:rPr>
            <w:rFonts w:hint="eastAsia"/>
          </w:rPr>
          <w:tab/>
        </w:r>
        <w:r>
          <w:t>L1/L2 Triggered Mobility function</w:t>
        </w:r>
      </w:ins>
    </w:p>
    <w:p w14:paraId="577FFE79" w14:textId="77777777" w:rsidR="00DC7720" w:rsidRDefault="00DC7720" w:rsidP="00DC7720">
      <w:pPr>
        <w:rPr>
          <w:ins w:id="21" w:author="ZTE" w:date="2024-11-22T08:29:00Z"/>
        </w:rPr>
      </w:pPr>
      <w:ins w:id="22" w:author="ZTE" w:date="2024-11-22T08:29:00Z">
        <w:r>
          <w:rPr>
            <w:rFonts w:hint="eastAsia"/>
            <w:lang w:eastAsia="zh-CN"/>
          </w:rPr>
          <w:t>This function is used to suppor</w:t>
        </w:r>
        <w:r>
          <w:rPr>
            <w:rFonts w:eastAsia="Malgun Gothic" w:hint="eastAsia"/>
            <w:lang w:eastAsia="ko-KR"/>
          </w:rPr>
          <w:t>t</w:t>
        </w:r>
        <w:r>
          <w:rPr>
            <w:lang w:eastAsia="zh-CN"/>
          </w:rPr>
          <w:t xml:space="preserve"> the </w:t>
        </w:r>
        <w:r>
          <w:t>L1/L2 triggered mobility.</w:t>
        </w:r>
      </w:ins>
    </w:p>
    <w:p w14:paraId="760D2A25" w14:textId="77777777" w:rsidR="009F32EF" w:rsidRPr="00DC7720" w:rsidRDefault="009F32EF">
      <w:pPr>
        <w:rPr>
          <w:ins w:id="23" w:author="ZTE" w:date="2024-11-03T18:19:00Z"/>
          <w:lang w:eastAsia="zh-CN"/>
        </w:rPr>
      </w:pPr>
    </w:p>
    <w:p w14:paraId="760D2A26" w14:textId="77777777" w:rsidR="009F32EF" w:rsidRDefault="004453CC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 w14:paraId="760D2A27" w14:textId="77777777" w:rsidR="009F32EF" w:rsidRDefault="004453CC">
      <w:pPr>
        <w:pStyle w:val="2"/>
      </w:pPr>
      <w:bookmarkStart w:id="24" w:name="_Toc45832933"/>
      <w:bookmarkStart w:id="25" w:name="_Toc162454182"/>
      <w:bookmarkStart w:id="26" w:name="_Toc534717894"/>
      <w:bookmarkStart w:id="27" w:name="_Toc98403900"/>
      <w:r>
        <w:t>6.2</w:t>
      </w:r>
      <w:r>
        <w:tab/>
        <w:t>Control plane protocol procedures</w:t>
      </w:r>
      <w:bookmarkEnd w:id="24"/>
      <w:bookmarkEnd w:id="25"/>
      <w:bookmarkEnd w:id="26"/>
      <w:bookmarkEnd w:id="27"/>
    </w:p>
    <w:p w14:paraId="760D2A28" w14:textId="77777777" w:rsidR="009F32EF" w:rsidRDefault="004453CC">
      <w:pPr>
        <w:pStyle w:val="3"/>
        <w:rPr>
          <w:rFonts w:eastAsia="Malgun Gothic"/>
          <w:lang w:eastAsia="zh-CN"/>
        </w:rPr>
      </w:pPr>
      <w:bookmarkStart w:id="28" w:name="_CR6_2_1"/>
      <w:bookmarkStart w:id="29" w:name="_Toc534717895"/>
      <w:bookmarkStart w:id="30" w:name="_Toc162454183"/>
      <w:bookmarkStart w:id="31" w:name="_Toc98403901"/>
      <w:bookmarkStart w:id="32" w:name="_Toc45832934"/>
      <w:bookmarkEnd w:id="28"/>
      <w:r>
        <w:rPr>
          <w:rFonts w:eastAsia="Malgun Gothic"/>
          <w:lang w:eastAsia="zh-CN"/>
        </w:rPr>
        <w:t>6.2.1</w:t>
      </w:r>
      <w:r>
        <w:rPr>
          <w:rFonts w:eastAsia="Malgun Gothic"/>
          <w:lang w:eastAsia="zh-CN"/>
        </w:rPr>
        <w:tab/>
        <w:t>Mobility management procedures</w:t>
      </w:r>
      <w:bookmarkEnd w:id="29"/>
      <w:bookmarkEnd w:id="30"/>
      <w:bookmarkEnd w:id="31"/>
      <w:bookmarkEnd w:id="32"/>
    </w:p>
    <w:p w14:paraId="760D2A29" w14:textId="77777777" w:rsidR="009F32EF" w:rsidRDefault="004453CC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 mobility management procedures are used to manage the UE mobility in Connected or </w:t>
      </w:r>
      <w:proofErr w:type="spellStart"/>
      <w:r>
        <w:rPr>
          <w:rFonts w:eastAsia="Malgun Gothic"/>
          <w:lang w:eastAsia="zh-CN"/>
        </w:rPr>
        <w:t>RRC_Inactive</w:t>
      </w:r>
      <w:proofErr w:type="spellEnd"/>
      <w:r>
        <w:rPr>
          <w:rFonts w:eastAsia="Malgun Gothic"/>
          <w:lang w:eastAsia="zh-CN"/>
        </w:rPr>
        <w:t xml:space="preserve"> modes:</w:t>
      </w:r>
    </w:p>
    <w:p w14:paraId="760D2A2A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760D2A2B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Cancel</w:t>
      </w:r>
    </w:p>
    <w:p w14:paraId="760D2A2C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SN Status Transfer</w:t>
      </w:r>
    </w:p>
    <w:p w14:paraId="760D2A2D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p w14:paraId="760D2A2E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RAN Paging</w:t>
      </w:r>
    </w:p>
    <w:p w14:paraId="760D2A2F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Xn-U Address Indication</w:t>
      </w:r>
    </w:p>
    <w:p w14:paraId="760D2A30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UE Context Release</w:t>
      </w:r>
    </w:p>
    <w:p w14:paraId="760D2A31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Success Indication</w:t>
      </w:r>
    </w:p>
    <w:p w14:paraId="760D2A32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Conditional Handover Cancel</w:t>
      </w:r>
    </w:p>
    <w:p w14:paraId="760D2A33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Retrieve UE Context Confirm</w:t>
      </w:r>
    </w:p>
    <w:p w14:paraId="760D2A34" w14:textId="77777777" w:rsidR="009F32EF" w:rsidRDefault="004453CC"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lastRenderedPageBreak/>
        <w:t>///////////////////////////////////////////////////////////Skip unrelated part//////////////////////////////////////////////////////////////////////</w:t>
      </w:r>
    </w:p>
    <w:p w14:paraId="760D2A35" w14:textId="77777777" w:rsidR="009F32EF" w:rsidRDefault="004453CC">
      <w:pPr>
        <w:pStyle w:val="3"/>
        <w:rPr>
          <w:lang w:eastAsia="zh-CN"/>
        </w:rPr>
      </w:pPr>
      <w:bookmarkStart w:id="33" w:name="_Toc162454196"/>
      <w:r>
        <w:rPr>
          <w:rFonts w:hint="eastAsia"/>
          <w:lang w:eastAsia="zh-CN"/>
        </w:rPr>
        <w:t>6.2.</w:t>
      </w:r>
      <w:r>
        <w:rPr>
          <w:lang w:eastAsia="zh-CN"/>
        </w:rPr>
        <w:t>14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AI/ML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</w:t>
      </w:r>
      <w:r>
        <w:t>procedures</w:t>
      </w:r>
      <w:bookmarkEnd w:id="33"/>
    </w:p>
    <w:p w14:paraId="760D2A36" w14:textId="77777777" w:rsidR="009F32EF" w:rsidRDefault="004453CC">
      <w:pPr>
        <w:rPr>
          <w:lang w:eastAsia="zh-CN"/>
        </w:rPr>
      </w:pPr>
      <w:r>
        <w:t xml:space="preserve">The following procedures are used to </w:t>
      </w:r>
      <w:r>
        <w:rPr>
          <w:rFonts w:hint="eastAsia"/>
          <w:lang w:eastAsia="zh-CN"/>
        </w:rPr>
        <w:t xml:space="preserve">initiate data collection and report collected data </w:t>
      </w:r>
      <w:r>
        <w:rPr>
          <w:lang w:eastAsia="zh-CN"/>
        </w:rPr>
        <w:t>to support, e.g., AI/ML for NG-RAN</w:t>
      </w:r>
      <w:r>
        <w:t>:</w:t>
      </w:r>
    </w:p>
    <w:p w14:paraId="760D2A37" w14:textId="77777777" w:rsidR="009F32EF" w:rsidRDefault="004453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bookmarkStart w:id="34" w:name="OLE_LINK11"/>
      <w:bookmarkStart w:id="35" w:name="OLE_LINK10"/>
      <w:r>
        <w:rPr>
          <w:rFonts w:cs="Arial"/>
          <w:lang w:eastAsia="ja-JP"/>
        </w:rPr>
        <w:t>Data Collection Reporting Initiation</w:t>
      </w:r>
      <w:bookmarkEnd w:id="34"/>
      <w:bookmarkEnd w:id="35"/>
    </w:p>
    <w:p w14:paraId="760D2A38" w14:textId="77777777" w:rsidR="009F32EF" w:rsidRDefault="004453CC">
      <w:pPr>
        <w:pStyle w:val="B1"/>
        <w:rPr>
          <w:rFonts w:cs="Arial"/>
          <w:lang w:eastAsia="ja-JP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cs="Arial"/>
          <w:lang w:eastAsia="ja-JP"/>
        </w:rPr>
        <w:t>Data Collection Reporting</w:t>
      </w:r>
    </w:p>
    <w:p w14:paraId="0FF1F78E" w14:textId="77777777" w:rsidR="0088058F" w:rsidRDefault="0088058F" w:rsidP="0088058F">
      <w:pPr>
        <w:pStyle w:val="3"/>
        <w:rPr>
          <w:ins w:id="36" w:author="ZTE" w:date="2024-11-22T08:30:00Z"/>
          <w:lang w:eastAsia="zh-CN"/>
        </w:rPr>
      </w:pPr>
      <w:ins w:id="37" w:author="ZTE" w:date="2024-11-22T08:30:00Z">
        <w:r>
          <w:rPr>
            <w:rFonts w:hint="eastAsia"/>
            <w:lang w:eastAsia="zh-CN"/>
          </w:rPr>
          <w:t>6.2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xx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val="en-US" w:eastAsia="zh-CN"/>
          </w:rPr>
          <w:t>L1/L2 Triggered Mobility</w:t>
        </w:r>
        <w:r>
          <w:rPr>
            <w:rFonts w:hint="eastAsia"/>
            <w:lang w:val="en-US" w:eastAsia="zh-CN"/>
          </w:rPr>
          <w:t xml:space="preserve"> </w:t>
        </w:r>
        <w:r>
          <w:t>procedures</w:t>
        </w:r>
      </w:ins>
    </w:p>
    <w:p w14:paraId="50B2B995" w14:textId="77777777" w:rsidR="0088058F" w:rsidRDefault="0088058F" w:rsidP="0088058F">
      <w:pPr>
        <w:pStyle w:val="B1"/>
        <w:ind w:left="0" w:firstLine="0"/>
        <w:rPr>
          <w:ins w:id="38" w:author="ZTE" w:date="2024-11-22T08:30:00Z"/>
        </w:rPr>
      </w:pPr>
      <w:ins w:id="39" w:author="ZTE" w:date="2024-11-22T08:30:00Z">
        <w:r>
          <w:t>The following procedures are used to support the L1/L2 Triggered Mobility:</w:t>
        </w:r>
      </w:ins>
    </w:p>
    <w:p w14:paraId="73866F67" w14:textId="77777777" w:rsidR="0088058F" w:rsidRDefault="0088058F" w:rsidP="0088058F">
      <w:pPr>
        <w:pStyle w:val="B1"/>
        <w:rPr>
          <w:ins w:id="40" w:author="ZTE" w:date="2024-11-22T08:30:00Z"/>
          <w:rFonts w:cs="Arial"/>
          <w:lang w:eastAsia="ja-JP"/>
        </w:rPr>
      </w:pPr>
      <w:ins w:id="41" w:author="ZTE" w:date="2024-11-22T08:30:00Z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Handover Preparation</w:t>
        </w:r>
      </w:ins>
    </w:p>
    <w:p w14:paraId="076CC04D" w14:textId="77777777" w:rsidR="0088058F" w:rsidRDefault="0088058F" w:rsidP="0088058F">
      <w:pPr>
        <w:pStyle w:val="B1"/>
        <w:rPr>
          <w:ins w:id="42" w:author="ZTE" w:date="2024-11-22T08:30:00Z"/>
          <w:rFonts w:cs="Arial"/>
          <w:lang w:eastAsia="ja-JP"/>
        </w:rPr>
      </w:pPr>
      <w:ins w:id="43" w:author="ZTE" w:date="2024-11-22T08:30:00Z">
        <w:r>
          <w:rPr>
            <w:rFonts w:cs="Arial"/>
            <w:lang w:eastAsia="ja-JP"/>
          </w:rPr>
          <w:t xml:space="preserve">- </w:t>
        </w:r>
        <w:r>
          <w:rPr>
            <w:rFonts w:cs="Arial"/>
            <w:lang w:eastAsia="ja-JP"/>
          </w:rPr>
          <w:tab/>
          <w:t>LTM Configuration Update</w:t>
        </w:r>
      </w:ins>
    </w:p>
    <w:p w14:paraId="721A0371" w14:textId="77777777" w:rsidR="0088058F" w:rsidRDefault="0088058F" w:rsidP="0088058F">
      <w:pPr>
        <w:pStyle w:val="B1"/>
        <w:rPr>
          <w:ins w:id="44" w:author="ZTE" w:date="2024-11-22T08:30:00Z"/>
          <w:rFonts w:cs="Arial"/>
          <w:lang w:eastAsia="ja-JP"/>
        </w:rPr>
      </w:pPr>
      <w:ins w:id="45" w:author="ZTE" w:date="2024-11-22T08:30:00Z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Cell Switch Notification</w:t>
        </w:r>
      </w:ins>
    </w:p>
    <w:p w14:paraId="6B02EC1A" w14:textId="77777777" w:rsidR="0088058F" w:rsidRDefault="0088058F" w:rsidP="0088058F">
      <w:pPr>
        <w:pStyle w:val="B1"/>
        <w:rPr>
          <w:ins w:id="46" w:author="ZTE" w:date="2024-11-22T08:30:00Z"/>
          <w:rFonts w:cs="Arial"/>
          <w:lang w:eastAsia="ja-JP"/>
        </w:rPr>
      </w:pPr>
      <w:ins w:id="47" w:author="ZTE" w:date="2024-11-22T08:30:00Z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TA Information Transfer</w:t>
        </w:r>
      </w:ins>
    </w:p>
    <w:p w14:paraId="6A288A91" w14:textId="77777777" w:rsidR="0088058F" w:rsidRDefault="0088058F" w:rsidP="0088058F">
      <w:pPr>
        <w:pStyle w:val="B1"/>
        <w:rPr>
          <w:ins w:id="48" w:author="ZTE" w:date="2024-11-22T08:30:00Z"/>
          <w:rFonts w:cs="Arial"/>
          <w:lang w:eastAsia="ja-JP"/>
        </w:rPr>
      </w:pPr>
      <w:ins w:id="49" w:author="ZTE" w:date="2024-11-22T08:30:00Z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LTM Cancel</w:t>
        </w:r>
      </w:ins>
    </w:p>
    <w:p w14:paraId="760D2A3F" w14:textId="77777777" w:rsidR="009F32EF" w:rsidRDefault="009F32EF">
      <w:pPr>
        <w:pStyle w:val="B1"/>
        <w:rPr>
          <w:lang w:eastAsia="zh-CN"/>
        </w:rPr>
      </w:pPr>
    </w:p>
    <w:p w14:paraId="760D2A40" w14:textId="77777777" w:rsidR="009F32EF" w:rsidRDefault="004453CC">
      <w:pPr>
        <w:pStyle w:val="2"/>
      </w:pPr>
      <w:bookmarkStart w:id="50" w:name="_CR6_3"/>
      <w:bookmarkStart w:id="51" w:name="_Toc98403914"/>
      <w:bookmarkStart w:id="52" w:name="_Toc162454197"/>
      <w:bookmarkEnd w:id="50"/>
      <w:r>
        <w:t>6.3</w:t>
      </w:r>
      <w:r>
        <w:tab/>
        <w:t>User plane protocol procedures</w:t>
      </w:r>
      <w:bookmarkEnd w:id="51"/>
      <w:bookmarkEnd w:id="52"/>
    </w:p>
    <w:p w14:paraId="760D2A41" w14:textId="77777777" w:rsidR="009F32EF" w:rsidRDefault="004453CC">
      <w:r>
        <w:t xml:space="preserve">The user plane protocol procedures are used to exchange user plane information between Xn-U protocol peers: </w:t>
      </w:r>
    </w:p>
    <w:p w14:paraId="760D2A42" w14:textId="77777777" w:rsidR="009F32EF" w:rsidRDefault="004453CC">
      <w:pPr>
        <w:pStyle w:val="B1"/>
      </w:pPr>
      <w:r>
        <w:t>-</w:t>
      </w:r>
      <w:r>
        <w:tab/>
        <w:t>Transfer of Downlink User Data procedure: enables the node hosting the NR PDCP entity to provide user plane information to the corresponding node.</w:t>
      </w:r>
    </w:p>
    <w:p w14:paraId="760D2A43" w14:textId="77777777" w:rsidR="009F32EF" w:rsidRDefault="004453CC">
      <w:pPr>
        <w:pStyle w:val="B1"/>
      </w:pPr>
      <w:r>
        <w:t>-</w:t>
      </w:r>
      <w:r>
        <w:tab/>
        <w:t>Downlink Data Delivery Status procedure: enables the corresponding node to provide feedback to the node hosting the NR PDCP entity.</w:t>
      </w:r>
    </w:p>
    <w:p w14:paraId="760D2A44" w14:textId="77777777" w:rsidR="009F32EF" w:rsidRDefault="004453CC">
      <w:pPr>
        <w:pStyle w:val="B1"/>
      </w:pPr>
      <w:r>
        <w:t>-</w:t>
      </w:r>
      <w:r>
        <w:tab/>
        <w:t>Transfer of Assistance Information: enables the corresponding node to provide assistance information to the node hosting the NR PDCP entity.</w:t>
      </w:r>
    </w:p>
    <w:p w14:paraId="760D2A45" w14:textId="77777777" w:rsidR="009F32EF" w:rsidRDefault="004453CC">
      <w:pPr>
        <w:pStyle w:val="B1"/>
      </w:pPr>
      <w:r>
        <w:t>-</w:t>
      </w:r>
      <w:r>
        <w:tab/>
        <w:t>Transfer of PDU Session Information procedure: enables an NG-RAN node to provide user plane information associated with the forwarding of data towards a peer NG-RAN node, when using PDU session tunnels.</w:t>
      </w:r>
    </w:p>
    <w:p w14:paraId="760D2A46" w14:textId="77777777" w:rsidR="009F32EF" w:rsidRDefault="004453CC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==============================End of the change====================================</w:t>
      </w:r>
      <w:bookmarkEnd w:id="2"/>
    </w:p>
    <w:p w14:paraId="760D2A47" w14:textId="77777777" w:rsidR="009F32EF" w:rsidRDefault="009F32EF"/>
    <w:sectPr w:rsidR="009F32EF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B7120" w14:textId="77777777" w:rsidR="008108B0" w:rsidRDefault="008108B0">
      <w:pPr>
        <w:spacing w:after="0"/>
      </w:pPr>
      <w:r>
        <w:separator/>
      </w:r>
    </w:p>
  </w:endnote>
  <w:endnote w:type="continuationSeparator" w:id="0">
    <w:p w14:paraId="17B989EC" w14:textId="77777777" w:rsidR="008108B0" w:rsidRDefault="008108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E92CC" w14:textId="77777777" w:rsidR="008108B0" w:rsidRDefault="008108B0">
      <w:pPr>
        <w:spacing w:after="0"/>
      </w:pPr>
      <w:r>
        <w:separator/>
      </w:r>
    </w:p>
  </w:footnote>
  <w:footnote w:type="continuationSeparator" w:id="0">
    <w:p w14:paraId="64D35FC7" w14:textId="77777777" w:rsidR="008108B0" w:rsidRDefault="008108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D2A4A" w14:textId="77777777" w:rsidR="009F32EF" w:rsidRDefault="004453C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D2A4B" w14:textId="77777777" w:rsidR="009F32EF" w:rsidRDefault="004453C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wMjRiZjIyZjI2MGQ4OTllZDA5MzdhZDkxMGM4ZmEifQ=="/>
  </w:docVars>
  <w:rsids>
    <w:rsidRoot w:val="00022E4A"/>
    <w:rsid w:val="000050C8"/>
    <w:rsid w:val="00007872"/>
    <w:rsid w:val="00010A0C"/>
    <w:rsid w:val="00012C0A"/>
    <w:rsid w:val="00016856"/>
    <w:rsid w:val="00016A5E"/>
    <w:rsid w:val="00022E4A"/>
    <w:rsid w:val="00033E27"/>
    <w:rsid w:val="00033E4B"/>
    <w:rsid w:val="0004228B"/>
    <w:rsid w:val="000430B5"/>
    <w:rsid w:val="00044570"/>
    <w:rsid w:val="000467A8"/>
    <w:rsid w:val="00072A55"/>
    <w:rsid w:val="000748DD"/>
    <w:rsid w:val="00075178"/>
    <w:rsid w:val="00082AC4"/>
    <w:rsid w:val="00085332"/>
    <w:rsid w:val="00086729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56D9"/>
    <w:rsid w:val="000D6011"/>
    <w:rsid w:val="00121B49"/>
    <w:rsid w:val="00121ED7"/>
    <w:rsid w:val="00132886"/>
    <w:rsid w:val="00145D43"/>
    <w:rsid w:val="00146A24"/>
    <w:rsid w:val="00153FFF"/>
    <w:rsid w:val="00164945"/>
    <w:rsid w:val="00174F16"/>
    <w:rsid w:val="00184D25"/>
    <w:rsid w:val="00192C46"/>
    <w:rsid w:val="00193D33"/>
    <w:rsid w:val="00193FE7"/>
    <w:rsid w:val="0019633F"/>
    <w:rsid w:val="001A08B3"/>
    <w:rsid w:val="001A60A6"/>
    <w:rsid w:val="001A7B60"/>
    <w:rsid w:val="001B03CE"/>
    <w:rsid w:val="001B52F0"/>
    <w:rsid w:val="001B6330"/>
    <w:rsid w:val="001B7A65"/>
    <w:rsid w:val="001C1D9E"/>
    <w:rsid w:val="001C2091"/>
    <w:rsid w:val="001C567F"/>
    <w:rsid w:val="001D3352"/>
    <w:rsid w:val="001D5413"/>
    <w:rsid w:val="001E38FA"/>
    <w:rsid w:val="001E41F3"/>
    <w:rsid w:val="001E575D"/>
    <w:rsid w:val="001E593C"/>
    <w:rsid w:val="001F189A"/>
    <w:rsid w:val="001F5C05"/>
    <w:rsid w:val="002003D1"/>
    <w:rsid w:val="0020489B"/>
    <w:rsid w:val="002060A7"/>
    <w:rsid w:val="00210284"/>
    <w:rsid w:val="00211ABE"/>
    <w:rsid w:val="002210EC"/>
    <w:rsid w:val="00233A6A"/>
    <w:rsid w:val="00233D4B"/>
    <w:rsid w:val="002372B3"/>
    <w:rsid w:val="00242481"/>
    <w:rsid w:val="00253453"/>
    <w:rsid w:val="0025468D"/>
    <w:rsid w:val="0026004D"/>
    <w:rsid w:val="002601D1"/>
    <w:rsid w:val="00263924"/>
    <w:rsid w:val="002640DD"/>
    <w:rsid w:val="00275D12"/>
    <w:rsid w:val="00284FEB"/>
    <w:rsid w:val="002856DB"/>
    <w:rsid w:val="002860AD"/>
    <w:rsid w:val="002860C4"/>
    <w:rsid w:val="00296FB7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305409"/>
    <w:rsid w:val="00305903"/>
    <w:rsid w:val="00307270"/>
    <w:rsid w:val="0032117F"/>
    <w:rsid w:val="00327255"/>
    <w:rsid w:val="00333598"/>
    <w:rsid w:val="00343D34"/>
    <w:rsid w:val="00347615"/>
    <w:rsid w:val="0035586A"/>
    <w:rsid w:val="003609EF"/>
    <w:rsid w:val="00360FC7"/>
    <w:rsid w:val="003617FA"/>
    <w:rsid w:val="003622B8"/>
    <w:rsid w:val="0036231A"/>
    <w:rsid w:val="003719DE"/>
    <w:rsid w:val="00374DD4"/>
    <w:rsid w:val="00375D9F"/>
    <w:rsid w:val="00383185"/>
    <w:rsid w:val="00390752"/>
    <w:rsid w:val="00397D95"/>
    <w:rsid w:val="003A33DA"/>
    <w:rsid w:val="003B1396"/>
    <w:rsid w:val="003C5288"/>
    <w:rsid w:val="003D4E1E"/>
    <w:rsid w:val="003E1A36"/>
    <w:rsid w:val="003F1F4C"/>
    <w:rsid w:val="003F3435"/>
    <w:rsid w:val="00405653"/>
    <w:rsid w:val="00410371"/>
    <w:rsid w:val="00411AE3"/>
    <w:rsid w:val="00421170"/>
    <w:rsid w:val="0042123E"/>
    <w:rsid w:val="0042233C"/>
    <w:rsid w:val="004242F1"/>
    <w:rsid w:val="00425CA3"/>
    <w:rsid w:val="004323E5"/>
    <w:rsid w:val="0043482A"/>
    <w:rsid w:val="00434F61"/>
    <w:rsid w:val="004453CC"/>
    <w:rsid w:val="00450EB4"/>
    <w:rsid w:val="00453D6B"/>
    <w:rsid w:val="004631D1"/>
    <w:rsid w:val="004842CD"/>
    <w:rsid w:val="0049401F"/>
    <w:rsid w:val="00495EE5"/>
    <w:rsid w:val="004A12BD"/>
    <w:rsid w:val="004B5E99"/>
    <w:rsid w:val="004B75B7"/>
    <w:rsid w:val="004D30F8"/>
    <w:rsid w:val="004D6A33"/>
    <w:rsid w:val="004E0B76"/>
    <w:rsid w:val="004E0F56"/>
    <w:rsid w:val="004E2AA3"/>
    <w:rsid w:val="004F2AE3"/>
    <w:rsid w:val="00502241"/>
    <w:rsid w:val="005141D9"/>
    <w:rsid w:val="0051580D"/>
    <w:rsid w:val="00516368"/>
    <w:rsid w:val="00522FCA"/>
    <w:rsid w:val="005276AD"/>
    <w:rsid w:val="00535DE0"/>
    <w:rsid w:val="0054336A"/>
    <w:rsid w:val="00547111"/>
    <w:rsid w:val="005549E9"/>
    <w:rsid w:val="00565A74"/>
    <w:rsid w:val="00565ED1"/>
    <w:rsid w:val="00573F8F"/>
    <w:rsid w:val="00575A6A"/>
    <w:rsid w:val="00592D74"/>
    <w:rsid w:val="005A3568"/>
    <w:rsid w:val="005B2E6C"/>
    <w:rsid w:val="005B69AF"/>
    <w:rsid w:val="005E2C44"/>
    <w:rsid w:val="005F5889"/>
    <w:rsid w:val="00604E77"/>
    <w:rsid w:val="00614465"/>
    <w:rsid w:val="00615716"/>
    <w:rsid w:val="00621188"/>
    <w:rsid w:val="006257ED"/>
    <w:rsid w:val="00632B15"/>
    <w:rsid w:val="00640D4F"/>
    <w:rsid w:val="00643E25"/>
    <w:rsid w:val="0064680A"/>
    <w:rsid w:val="0064695D"/>
    <w:rsid w:val="00651EF3"/>
    <w:rsid w:val="00653DE4"/>
    <w:rsid w:val="00654607"/>
    <w:rsid w:val="006637F3"/>
    <w:rsid w:val="00665C47"/>
    <w:rsid w:val="006663BB"/>
    <w:rsid w:val="00677F21"/>
    <w:rsid w:val="00687AA2"/>
    <w:rsid w:val="00695808"/>
    <w:rsid w:val="006B2DB4"/>
    <w:rsid w:val="006B46FB"/>
    <w:rsid w:val="006B57A1"/>
    <w:rsid w:val="006B5A06"/>
    <w:rsid w:val="006C7793"/>
    <w:rsid w:val="006E1CDA"/>
    <w:rsid w:val="006E21FB"/>
    <w:rsid w:val="006E7624"/>
    <w:rsid w:val="007013DA"/>
    <w:rsid w:val="007059EA"/>
    <w:rsid w:val="00723309"/>
    <w:rsid w:val="00723A5D"/>
    <w:rsid w:val="00727733"/>
    <w:rsid w:val="007332D7"/>
    <w:rsid w:val="00736CFA"/>
    <w:rsid w:val="00744D20"/>
    <w:rsid w:val="00751E93"/>
    <w:rsid w:val="00755A93"/>
    <w:rsid w:val="0076319A"/>
    <w:rsid w:val="0077270E"/>
    <w:rsid w:val="00776136"/>
    <w:rsid w:val="00783F37"/>
    <w:rsid w:val="00792342"/>
    <w:rsid w:val="007944BD"/>
    <w:rsid w:val="00794F45"/>
    <w:rsid w:val="007966E8"/>
    <w:rsid w:val="00797529"/>
    <w:rsid w:val="007977A8"/>
    <w:rsid w:val="007A0C4D"/>
    <w:rsid w:val="007A5C83"/>
    <w:rsid w:val="007B0CED"/>
    <w:rsid w:val="007B512A"/>
    <w:rsid w:val="007C2097"/>
    <w:rsid w:val="007C21DD"/>
    <w:rsid w:val="007C353D"/>
    <w:rsid w:val="007C5699"/>
    <w:rsid w:val="007C77C4"/>
    <w:rsid w:val="007D0078"/>
    <w:rsid w:val="007D17E1"/>
    <w:rsid w:val="007D27C9"/>
    <w:rsid w:val="007D6A07"/>
    <w:rsid w:val="007D781E"/>
    <w:rsid w:val="007E01D9"/>
    <w:rsid w:val="007E3545"/>
    <w:rsid w:val="007F1E08"/>
    <w:rsid w:val="007F214A"/>
    <w:rsid w:val="007F69C5"/>
    <w:rsid w:val="007F7259"/>
    <w:rsid w:val="008040A8"/>
    <w:rsid w:val="00804C37"/>
    <w:rsid w:val="00806689"/>
    <w:rsid w:val="008108B0"/>
    <w:rsid w:val="00820635"/>
    <w:rsid w:val="00826A1E"/>
    <w:rsid w:val="008279FA"/>
    <w:rsid w:val="00836C6D"/>
    <w:rsid w:val="008455D3"/>
    <w:rsid w:val="008465D8"/>
    <w:rsid w:val="00850B22"/>
    <w:rsid w:val="008522D8"/>
    <w:rsid w:val="008626E7"/>
    <w:rsid w:val="008669C7"/>
    <w:rsid w:val="00870EE7"/>
    <w:rsid w:val="00873C27"/>
    <w:rsid w:val="0087766B"/>
    <w:rsid w:val="0088058F"/>
    <w:rsid w:val="008807EB"/>
    <w:rsid w:val="008813AC"/>
    <w:rsid w:val="00885406"/>
    <w:rsid w:val="0088614A"/>
    <w:rsid w:val="008863B9"/>
    <w:rsid w:val="008965A5"/>
    <w:rsid w:val="008974EB"/>
    <w:rsid w:val="008A45A6"/>
    <w:rsid w:val="008B26E1"/>
    <w:rsid w:val="008B61F7"/>
    <w:rsid w:val="008C735D"/>
    <w:rsid w:val="008D3CCC"/>
    <w:rsid w:val="008D5E95"/>
    <w:rsid w:val="008D6CB6"/>
    <w:rsid w:val="008E592D"/>
    <w:rsid w:val="008F3789"/>
    <w:rsid w:val="008F686C"/>
    <w:rsid w:val="00903105"/>
    <w:rsid w:val="00906953"/>
    <w:rsid w:val="00907ED6"/>
    <w:rsid w:val="00911048"/>
    <w:rsid w:val="00911795"/>
    <w:rsid w:val="00912115"/>
    <w:rsid w:val="00912F29"/>
    <w:rsid w:val="009148DE"/>
    <w:rsid w:val="00922405"/>
    <w:rsid w:val="00933962"/>
    <w:rsid w:val="00941E30"/>
    <w:rsid w:val="00942510"/>
    <w:rsid w:val="00950C97"/>
    <w:rsid w:val="00970C2E"/>
    <w:rsid w:val="00975764"/>
    <w:rsid w:val="009777D9"/>
    <w:rsid w:val="00981B04"/>
    <w:rsid w:val="00991B88"/>
    <w:rsid w:val="00994492"/>
    <w:rsid w:val="00997AAF"/>
    <w:rsid w:val="009A5753"/>
    <w:rsid w:val="009A579D"/>
    <w:rsid w:val="009A58CD"/>
    <w:rsid w:val="009A61BD"/>
    <w:rsid w:val="009A7FCC"/>
    <w:rsid w:val="009B115E"/>
    <w:rsid w:val="009B2309"/>
    <w:rsid w:val="009B73A8"/>
    <w:rsid w:val="009C2E59"/>
    <w:rsid w:val="009E3297"/>
    <w:rsid w:val="009E5D98"/>
    <w:rsid w:val="009E6D9F"/>
    <w:rsid w:val="009F32EF"/>
    <w:rsid w:val="009F734F"/>
    <w:rsid w:val="00A00869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6CB0"/>
    <w:rsid w:val="00A47E70"/>
    <w:rsid w:val="00A50CF0"/>
    <w:rsid w:val="00A5433C"/>
    <w:rsid w:val="00A740C3"/>
    <w:rsid w:val="00A7671C"/>
    <w:rsid w:val="00A80A16"/>
    <w:rsid w:val="00A824FF"/>
    <w:rsid w:val="00A952AB"/>
    <w:rsid w:val="00A960E9"/>
    <w:rsid w:val="00A96E98"/>
    <w:rsid w:val="00AA2CBC"/>
    <w:rsid w:val="00AA61E3"/>
    <w:rsid w:val="00AB275A"/>
    <w:rsid w:val="00AB4EA6"/>
    <w:rsid w:val="00AC3633"/>
    <w:rsid w:val="00AC4FC7"/>
    <w:rsid w:val="00AC5820"/>
    <w:rsid w:val="00AD1CD8"/>
    <w:rsid w:val="00AD74B8"/>
    <w:rsid w:val="00AE1168"/>
    <w:rsid w:val="00AE3084"/>
    <w:rsid w:val="00AE68C4"/>
    <w:rsid w:val="00AE7BF1"/>
    <w:rsid w:val="00AF0D95"/>
    <w:rsid w:val="00B23B42"/>
    <w:rsid w:val="00B23FAA"/>
    <w:rsid w:val="00B258BB"/>
    <w:rsid w:val="00B30835"/>
    <w:rsid w:val="00B325D1"/>
    <w:rsid w:val="00B473D4"/>
    <w:rsid w:val="00B4755D"/>
    <w:rsid w:val="00B531C4"/>
    <w:rsid w:val="00B560C4"/>
    <w:rsid w:val="00B64897"/>
    <w:rsid w:val="00B67B97"/>
    <w:rsid w:val="00B70135"/>
    <w:rsid w:val="00B75DD1"/>
    <w:rsid w:val="00B9142F"/>
    <w:rsid w:val="00B9338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BF050A"/>
    <w:rsid w:val="00BF49E8"/>
    <w:rsid w:val="00BF6C5F"/>
    <w:rsid w:val="00C12C66"/>
    <w:rsid w:val="00C4049F"/>
    <w:rsid w:val="00C510BE"/>
    <w:rsid w:val="00C53471"/>
    <w:rsid w:val="00C549D4"/>
    <w:rsid w:val="00C66BA2"/>
    <w:rsid w:val="00C7095C"/>
    <w:rsid w:val="00C721AA"/>
    <w:rsid w:val="00C870F6"/>
    <w:rsid w:val="00C95308"/>
    <w:rsid w:val="00C956CB"/>
    <w:rsid w:val="00C95985"/>
    <w:rsid w:val="00C979B3"/>
    <w:rsid w:val="00CA581E"/>
    <w:rsid w:val="00CB3912"/>
    <w:rsid w:val="00CC119F"/>
    <w:rsid w:val="00CC13F5"/>
    <w:rsid w:val="00CC5026"/>
    <w:rsid w:val="00CC68D0"/>
    <w:rsid w:val="00CD0EE0"/>
    <w:rsid w:val="00CD2479"/>
    <w:rsid w:val="00CD2BB0"/>
    <w:rsid w:val="00CD470A"/>
    <w:rsid w:val="00CE08B0"/>
    <w:rsid w:val="00CE2668"/>
    <w:rsid w:val="00CF27F3"/>
    <w:rsid w:val="00CF6499"/>
    <w:rsid w:val="00D010B8"/>
    <w:rsid w:val="00D033E6"/>
    <w:rsid w:val="00D03F9A"/>
    <w:rsid w:val="00D06035"/>
    <w:rsid w:val="00D06D51"/>
    <w:rsid w:val="00D101E8"/>
    <w:rsid w:val="00D13EA2"/>
    <w:rsid w:val="00D16744"/>
    <w:rsid w:val="00D20EFF"/>
    <w:rsid w:val="00D24991"/>
    <w:rsid w:val="00D348C9"/>
    <w:rsid w:val="00D35C0E"/>
    <w:rsid w:val="00D36F9F"/>
    <w:rsid w:val="00D455C3"/>
    <w:rsid w:val="00D50255"/>
    <w:rsid w:val="00D607E8"/>
    <w:rsid w:val="00D61320"/>
    <w:rsid w:val="00D627BE"/>
    <w:rsid w:val="00D639AF"/>
    <w:rsid w:val="00D66520"/>
    <w:rsid w:val="00D77234"/>
    <w:rsid w:val="00D805AA"/>
    <w:rsid w:val="00D8322C"/>
    <w:rsid w:val="00D84AE9"/>
    <w:rsid w:val="00D85C54"/>
    <w:rsid w:val="00D877A2"/>
    <w:rsid w:val="00D9787E"/>
    <w:rsid w:val="00DA03A2"/>
    <w:rsid w:val="00DA308C"/>
    <w:rsid w:val="00DB0B07"/>
    <w:rsid w:val="00DC3084"/>
    <w:rsid w:val="00DC3D8A"/>
    <w:rsid w:val="00DC43D1"/>
    <w:rsid w:val="00DC4AE0"/>
    <w:rsid w:val="00DC7720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217D"/>
    <w:rsid w:val="00E645D6"/>
    <w:rsid w:val="00E64DC4"/>
    <w:rsid w:val="00E671B8"/>
    <w:rsid w:val="00E67399"/>
    <w:rsid w:val="00E716F6"/>
    <w:rsid w:val="00E732F9"/>
    <w:rsid w:val="00E80742"/>
    <w:rsid w:val="00E917C8"/>
    <w:rsid w:val="00EA1928"/>
    <w:rsid w:val="00EA2B84"/>
    <w:rsid w:val="00EB09B7"/>
    <w:rsid w:val="00ED4F7C"/>
    <w:rsid w:val="00ED5F8D"/>
    <w:rsid w:val="00ED6732"/>
    <w:rsid w:val="00EE00A9"/>
    <w:rsid w:val="00EE07F8"/>
    <w:rsid w:val="00EE214C"/>
    <w:rsid w:val="00EE37B1"/>
    <w:rsid w:val="00EE49E8"/>
    <w:rsid w:val="00EE7D7C"/>
    <w:rsid w:val="00EF2EF6"/>
    <w:rsid w:val="00F029EB"/>
    <w:rsid w:val="00F03871"/>
    <w:rsid w:val="00F13248"/>
    <w:rsid w:val="00F171D8"/>
    <w:rsid w:val="00F20178"/>
    <w:rsid w:val="00F248D3"/>
    <w:rsid w:val="00F25D98"/>
    <w:rsid w:val="00F300FB"/>
    <w:rsid w:val="00F34799"/>
    <w:rsid w:val="00F40263"/>
    <w:rsid w:val="00F4078B"/>
    <w:rsid w:val="00F46A62"/>
    <w:rsid w:val="00F57FC5"/>
    <w:rsid w:val="00F66F00"/>
    <w:rsid w:val="00F74A4E"/>
    <w:rsid w:val="00F74CD2"/>
    <w:rsid w:val="00F87375"/>
    <w:rsid w:val="00F877D9"/>
    <w:rsid w:val="00F95BF6"/>
    <w:rsid w:val="00FB6386"/>
    <w:rsid w:val="00FC57A1"/>
    <w:rsid w:val="00FC729A"/>
    <w:rsid w:val="00FD1207"/>
    <w:rsid w:val="00FD69CC"/>
    <w:rsid w:val="00FE1061"/>
    <w:rsid w:val="39C11594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0D298F"/>
  <w15:docId w15:val="{F49EF62C-307F-4F0E-ADBD-85FFC673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13">
    <w:name w:val="変更箇所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6">
    <w:name w:val="List Paragraph"/>
    <w:basedOn w:val="a"/>
    <w:link w:val="Char8"/>
    <w:uiPriority w:val="34"/>
    <w:qFormat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6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14">
    <w:name w:val="目次の見出し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页眉 Char"/>
    <w:basedOn w:val="a0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  <w:lang w:eastAsia="zh-CN"/>
    </w:rPr>
  </w:style>
  <w:style w:type="paragraph" w:styleId="af7">
    <w:name w:val="Revision"/>
    <w:hidden/>
    <w:uiPriority w:val="99"/>
    <w:unhideWhenUsed/>
    <w:rsid w:val="004453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15AF7-8A7B-43AE-A0BB-F4AAA999E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771</Words>
  <Characters>4395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</cp:revision>
  <cp:lastPrinted>2411-12-31T14:59:00Z</cp:lastPrinted>
  <dcterms:created xsi:type="dcterms:W3CDTF">2024-11-22T15:14:00Z</dcterms:created>
  <dcterms:modified xsi:type="dcterms:W3CDTF">2024-11-22T15:29:00Z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D96675A891C049E3A9F6066C16C750D4_12</vt:lpwstr>
  </property>
</Properties>
</file>